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D0111" w14:textId="77777777" w:rsidR="00A86A2E" w:rsidRPr="00A86A2E" w:rsidRDefault="00997F14" w:rsidP="00A86A2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86A2E" w:rsidRPr="00A86A2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CDEA0A0" w14:textId="77777777" w:rsidR="00A86A2E" w:rsidRPr="00A86A2E" w:rsidRDefault="00A86A2E" w:rsidP="00A86A2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6A2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3C4DD7C" w14:textId="77777777" w:rsidR="00A86A2E" w:rsidRPr="00A86A2E" w:rsidRDefault="00A86A2E" w:rsidP="00A86A2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6A2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271C333" w14:textId="77777777" w:rsidR="00A86A2E" w:rsidRPr="00A86A2E" w:rsidRDefault="00A86A2E" w:rsidP="00B5439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A86A2E">
        <w:rPr>
          <w:rFonts w:ascii="Corbel" w:hAnsi="Corbel"/>
          <w:i/>
          <w:sz w:val="20"/>
          <w:szCs w:val="20"/>
          <w:lang w:eastAsia="ar-SA"/>
        </w:rPr>
        <w:t>(skrajne daty</w:t>
      </w:r>
      <w:r w:rsidRPr="00A86A2E">
        <w:rPr>
          <w:rFonts w:ascii="Corbel" w:hAnsi="Corbel"/>
          <w:sz w:val="20"/>
          <w:szCs w:val="20"/>
          <w:lang w:eastAsia="ar-SA"/>
        </w:rPr>
        <w:t>)</w:t>
      </w:r>
    </w:p>
    <w:p w14:paraId="215A5D9C" w14:textId="77777777" w:rsidR="00A86A2E" w:rsidRPr="00A86A2E" w:rsidRDefault="00A86A2E" w:rsidP="00A86A2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6A2E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2C5FA99" w14:textId="77777777" w:rsidR="00A86A2E" w:rsidRPr="00A86A2E" w:rsidRDefault="00A86A2E" w:rsidP="00A86A2E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202B79A7" w14:textId="77777777" w:rsidR="00A86A2E" w:rsidRPr="00A86A2E" w:rsidRDefault="00A86A2E" w:rsidP="00A86A2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6A2E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3EE6CCBE" w14:textId="77777777" w:rsidR="00A86A2E" w:rsidRPr="00A86A2E" w:rsidRDefault="00A86A2E" w:rsidP="00A86A2E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808C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7015051B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7015051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015051B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7015051B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7015051B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1697C8FC" w:rsidR="0085747A" w:rsidRPr="009C54AE" w:rsidRDefault="00EE6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67AB">
              <w:rPr>
                <w:rFonts w:ascii="Corbel" w:hAnsi="Corbel"/>
                <w:b w:val="0"/>
                <w:sz w:val="24"/>
                <w:szCs w:val="24"/>
              </w:rPr>
              <w:t>ASO 13</w:t>
            </w:r>
          </w:p>
        </w:tc>
      </w:tr>
      <w:tr w:rsidR="0085747A" w:rsidRPr="009C54AE" w14:paraId="0790B09A" w14:textId="77777777" w:rsidTr="7015051B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33239095" w:rsidR="0085747A" w:rsidRPr="009C54AE" w:rsidRDefault="0010717D" w:rsidP="70150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59A6972A" w14:textId="77777777" w:rsidTr="7015051B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7B921FBE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7015051B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7015051B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7015051B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7015051B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6B0E3C6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78EBDB6" w14:textId="77777777" w:rsidTr="7015051B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1A3B1876" w:rsidR="0085747A" w:rsidRPr="009C54AE" w:rsidRDefault="000F54C1" w:rsidP="70150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15051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5ACE943A" w:rsidRPr="7015051B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 II </w:t>
            </w:r>
            <w:r w:rsidR="09816E58" w:rsidRPr="7015051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3F9D4602" w:rsidRPr="7015051B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015051B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27795A27" w14:textId="77777777" w:rsidTr="7015051B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7015051B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7015051B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826E02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7015051B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00"/>
        <w:gridCol w:w="665"/>
        <w:gridCol w:w="945"/>
        <w:gridCol w:w="780"/>
        <w:gridCol w:w="795"/>
        <w:gridCol w:w="716"/>
        <w:gridCol w:w="948"/>
        <w:gridCol w:w="1189"/>
        <w:gridCol w:w="1505"/>
      </w:tblGrid>
      <w:tr w:rsidR="00015B8F" w:rsidRPr="009C54AE" w14:paraId="23EC50A3" w14:textId="77777777" w:rsidTr="7015051B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7015051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13A37ACE" w14:textId="77777777" w:rsidTr="7015051B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26A" w14:textId="31159A4A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3C3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503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25F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BE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7E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C2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F2C7" w14:textId="5C0D54D3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D1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97AD" w14:textId="605B1F5F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1AAE8B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 w:rsidRPr="006D020F">
        <w:rPr>
          <w:b w:val="0"/>
          <w:smallCaps w:val="0"/>
        </w:rPr>
        <w:t>zaliczenie</w:t>
      </w:r>
    </w:p>
    <w:p w14:paraId="2B030D16" w14:textId="387C3CC6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3E3367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EAE2768" w14:textId="77777777" w:rsidR="00A86A2E" w:rsidRPr="009C54AE" w:rsidRDefault="00A86A2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1482C4B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4D7B4D9" w14:textId="494CA719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65" w:type="dxa"/>
          </w:tcPr>
          <w:p w14:paraId="2241C239" w14:textId="64DF4986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18687BE" w14:textId="6E5EA8AA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311264E8" w14:textId="078FC839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25E0E261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6545EFCF" w14:textId="50E63633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E999C2A" w14:textId="5565F36C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14:paraId="0608B6A7" w14:textId="0E652200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5B9EAB82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14:paraId="1E157979" w14:textId="6C4585F5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69BB401B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14:paraId="2327EAE5" w14:textId="41EDEAC7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379CC31D" w14:textId="028C0DCE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14:paraId="13F600FC" w14:textId="04BAAE8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1AB4A39D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14:paraId="1E713ADF" w14:textId="5AE3A769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7015051B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7015051B">
        <w:tc>
          <w:tcPr>
            <w:tcW w:w="9639" w:type="dxa"/>
          </w:tcPr>
          <w:p w14:paraId="2B45E03F" w14:textId="1B54335C" w:rsidR="0085747A" w:rsidRPr="009C54AE" w:rsidRDefault="45E5CF5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015051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70CE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7015051B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7015051B">
        <w:tc>
          <w:tcPr>
            <w:tcW w:w="9639" w:type="dxa"/>
          </w:tcPr>
          <w:p w14:paraId="51B9981A" w14:textId="3EB83F90" w:rsidR="2137C4C4" w:rsidRDefault="2137C4C4" w:rsidP="7015051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7015051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015051B">
        <w:rPr>
          <w:rFonts w:ascii="Corbel" w:hAnsi="Corbel"/>
          <w:smallCaps w:val="0"/>
        </w:rPr>
        <w:t>3.4 Metody dydaktyczne</w:t>
      </w:r>
      <w:r w:rsidRPr="7015051B">
        <w:rPr>
          <w:rFonts w:ascii="Corbel" w:hAnsi="Corbel"/>
          <w:b w:val="0"/>
          <w:smallCaps w:val="0"/>
        </w:rPr>
        <w:t xml:space="preserve"> </w:t>
      </w:r>
    </w:p>
    <w:p w14:paraId="7785E0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D12878">
        <w:rPr>
          <w:rFonts w:ascii="Corbel" w:hAnsi="Corbel"/>
          <w:b w:val="0"/>
          <w:bCs/>
          <w:smallCaps w:val="0"/>
          <w:szCs w:val="24"/>
        </w:rPr>
        <w:t>obserwowanie czynności, przebiegu procesów w instytucjach i urzędach, przygotowywanie projektów dokumentów, dyskusja, analiza przypadków (rozwiązywanie kazusów)</w:t>
      </w:r>
    </w:p>
    <w:p w14:paraId="6A02D7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7015051B">
        <w:tc>
          <w:tcPr>
            <w:tcW w:w="1985" w:type="dxa"/>
          </w:tcPr>
          <w:p w14:paraId="3498600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sz w:val="22"/>
              </w:rPr>
              <w:t>Symbol efektu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10D1C9BF" w:rsidR="00D12878" w:rsidRPr="00D12878" w:rsidRDefault="00D12878" w:rsidP="7015051B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7015051B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36F4D82E" w:rsidRPr="7015051B">
              <w:rPr>
                <w:b w:val="0"/>
                <w:smallCaps w:val="0"/>
                <w:color w:val="000000" w:themeColor="text1"/>
                <w:sz w:val="22"/>
              </w:rPr>
              <w:t>uczenia się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38B6664C" w14:textId="37BDE900" w:rsidR="00D12878" w:rsidRPr="00D12878" w:rsidRDefault="00D12878" w:rsidP="7015051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015051B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70B64A6D" w:rsidR="00D12878" w:rsidRPr="00D12878" w:rsidRDefault="00D12878" w:rsidP="7015051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015051B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7015051B">
              <w:rPr>
                <w:b w:val="0"/>
                <w:smallCaps w:val="0"/>
                <w:sz w:val="22"/>
              </w:rPr>
              <w:t>ćw</w:t>
            </w:r>
            <w:proofErr w:type="spellEnd"/>
            <w:r w:rsidRPr="7015051B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7015051B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3B474871" w:rsidR="00D12878" w:rsidRPr="00D12878" w:rsidRDefault="00312BE3" w:rsidP="00312BE3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        </w:t>
            </w:r>
            <w:r w:rsidR="00D12878"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7015051B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7015051B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7015051B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7015051B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7015051B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7015051B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7015051B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5A136C85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lastRenderedPageBreak/>
              <w:t xml:space="preserve">Metody oceny: realizacja programu praktyki w miejscu określonym przez uchwałę Rady </w:t>
            </w:r>
            <w:r w:rsidR="00FC3C2C">
              <w:rPr>
                <w:rFonts w:ascii="Corbel" w:eastAsia="Times New Roman" w:hAnsi="Corbel"/>
                <w:color w:val="000000"/>
                <w:lang w:eastAsia="pl-PL"/>
              </w:rPr>
              <w:t>Dydaktycznej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 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73B3EE1E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22D2EEDA" w:rsidR="00C61DC5" w:rsidRPr="009C54AE" w:rsidRDefault="00144C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3D2ADDB9" w:rsidR="00C61DC5" w:rsidRPr="009C54AE" w:rsidRDefault="00144C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746A164D" w:rsidR="0085747A" w:rsidRPr="009C54AE" w:rsidRDefault="00312B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1188D060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7015051B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2659BD03" w:rsidR="0085747A" w:rsidRPr="009C54AE" w:rsidRDefault="175F10B1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15051B">
              <w:rPr>
                <w:rFonts w:ascii="Corbel" w:hAnsi="Corbel"/>
                <w:b w:val="0"/>
                <w:smallCaps w:val="0"/>
                <w:color w:val="000000" w:themeColor="text1"/>
              </w:rPr>
              <w:t>180</w:t>
            </w:r>
          </w:p>
        </w:tc>
      </w:tr>
      <w:tr w:rsidR="0085747A" w:rsidRPr="009C54AE" w14:paraId="12B2A425" w14:textId="77777777" w:rsidTr="7015051B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6F7DE3E2" w:rsidR="0085747A" w:rsidRPr="009C54AE" w:rsidRDefault="03EEB748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015051B">
              <w:rPr>
                <w:rFonts w:ascii="Corbel" w:hAnsi="Corbel"/>
                <w:b w:val="0"/>
                <w:smallCaps w:val="0"/>
              </w:rPr>
              <w:t xml:space="preserve">Zgodnie z regulaminem praktyk dla kierunku 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25A36ED" w14:textId="77777777" w:rsidTr="7015051B">
        <w:trPr>
          <w:trHeight w:val="397"/>
        </w:trPr>
        <w:tc>
          <w:tcPr>
            <w:tcW w:w="7513" w:type="dxa"/>
          </w:tcPr>
          <w:p w14:paraId="06B592EC" w14:textId="77777777" w:rsidR="0085747A" w:rsidRDefault="0085747A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5051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D191AED" w14:textId="666A9C65" w:rsidR="7015051B" w:rsidRDefault="7015051B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E3FD850" w14:textId="1EE83EB6" w:rsidR="0057201D" w:rsidRPr="009C54AE" w:rsidRDefault="1D956DE5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15051B">
              <w:rPr>
                <w:rFonts w:ascii="Corbel" w:hAnsi="Corbel"/>
                <w:b w:val="0"/>
                <w:smallCaps w:val="0"/>
                <w:color w:val="000000" w:themeColor="text1"/>
              </w:rPr>
              <w:t>Literatura zalecana przez opiekuna praktyki.</w:t>
            </w:r>
          </w:p>
        </w:tc>
      </w:tr>
      <w:tr w:rsidR="0085747A" w:rsidRPr="009C54AE" w14:paraId="2451AE3C" w14:textId="77777777" w:rsidTr="7015051B">
        <w:trPr>
          <w:trHeight w:val="397"/>
        </w:trPr>
        <w:tc>
          <w:tcPr>
            <w:tcW w:w="7513" w:type="dxa"/>
          </w:tcPr>
          <w:p w14:paraId="436F3F29" w14:textId="77777777" w:rsidR="0085747A" w:rsidRPr="0057201D" w:rsidRDefault="0085747A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015051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AD4B8B9" w14:textId="207B44FA" w:rsidR="7015051B" w:rsidRDefault="7015051B" w:rsidP="701505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9F9EEFA" w14:textId="4316986C" w:rsidR="0057201D" w:rsidRPr="0057201D" w:rsidRDefault="1D956DE5" w:rsidP="70150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15051B">
              <w:rPr>
                <w:rFonts w:ascii="Corbel" w:hAnsi="Corbel"/>
                <w:b w:val="0"/>
                <w:smallCaps w:val="0"/>
                <w:color w:val="000000" w:themeColor="text1"/>
              </w:rPr>
              <w:t>Literatura zalecana przez opiekuna praktyki.</w:t>
            </w:r>
          </w:p>
        </w:tc>
      </w:tr>
    </w:tbl>
    <w:p w14:paraId="6C95FD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2074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E3E5" w14:textId="77777777" w:rsidR="003158CC" w:rsidRDefault="003158CC" w:rsidP="00C16ABF">
      <w:pPr>
        <w:spacing w:after="0" w:line="240" w:lineRule="auto"/>
      </w:pPr>
      <w:r>
        <w:separator/>
      </w:r>
    </w:p>
  </w:endnote>
  <w:endnote w:type="continuationSeparator" w:id="0">
    <w:p w14:paraId="0C8B3ABC" w14:textId="77777777" w:rsidR="003158CC" w:rsidRDefault="003158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27D44" w14:textId="77777777" w:rsidR="003158CC" w:rsidRDefault="003158CC" w:rsidP="00C16ABF">
      <w:pPr>
        <w:spacing w:after="0" w:line="240" w:lineRule="auto"/>
      </w:pPr>
      <w:r>
        <w:separator/>
      </w:r>
    </w:p>
  </w:footnote>
  <w:footnote w:type="continuationSeparator" w:id="0">
    <w:p w14:paraId="64C54E12" w14:textId="77777777" w:rsidR="003158CC" w:rsidRDefault="003158CC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4C1"/>
    <w:rsid w:val="000F5615"/>
    <w:rsid w:val="0010717D"/>
    <w:rsid w:val="00124BFF"/>
    <w:rsid w:val="0012560E"/>
    <w:rsid w:val="00127108"/>
    <w:rsid w:val="00134B13"/>
    <w:rsid w:val="00144C6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50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BE3"/>
    <w:rsid w:val="003151C5"/>
    <w:rsid w:val="003158CC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201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6E02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624"/>
    <w:rsid w:val="009508DF"/>
    <w:rsid w:val="00950DAC"/>
    <w:rsid w:val="00954A07"/>
    <w:rsid w:val="0099746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AEA"/>
    <w:rsid w:val="00A84C85"/>
    <w:rsid w:val="00A86A2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396"/>
    <w:rsid w:val="00B607DB"/>
    <w:rsid w:val="00B61EC5"/>
    <w:rsid w:val="00B66529"/>
    <w:rsid w:val="00B75946"/>
    <w:rsid w:val="00B8056E"/>
    <w:rsid w:val="00B819C8"/>
    <w:rsid w:val="00B82308"/>
    <w:rsid w:val="00B90885"/>
    <w:rsid w:val="00BB520A"/>
    <w:rsid w:val="00BC36A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74119"/>
    <w:rsid w:val="00D75054"/>
    <w:rsid w:val="00D8075B"/>
    <w:rsid w:val="00D8678B"/>
    <w:rsid w:val="00DA2114"/>
    <w:rsid w:val="00DA501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7AB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C2C"/>
    <w:rsid w:val="00FC3F45"/>
    <w:rsid w:val="00FD503F"/>
    <w:rsid w:val="00FD7589"/>
    <w:rsid w:val="00FE6E2D"/>
    <w:rsid w:val="00FF016A"/>
    <w:rsid w:val="00FF1401"/>
    <w:rsid w:val="00FF5E7D"/>
    <w:rsid w:val="03EEB748"/>
    <w:rsid w:val="09816E58"/>
    <w:rsid w:val="175F10B1"/>
    <w:rsid w:val="1D1CA9D5"/>
    <w:rsid w:val="1D956DE5"/>
    <w:rsid w:val="2137C4C4"/>
    <w:rsid w:val="2B31EC3B"/>
    <w:rsid w:val="36F4D82E"/>
    <w:rsid w:val="376861D5"/>
    <w:rsid w:val="3F9D4602"/>
    <w:rsid w:val="45E5CF57"/>
    <w:rsid w:val="5ACE943A"/>
    <w:rsid w:val="6111287B"/>
    <w:rsid w:val="6C97A321"/>
    <w:rsid w:val="7015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7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82CD2-1A74-4684-8591-69AE3CAB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2020-03-10T11:54:00Z</dcterms:created>
  <dcterms:modified xsi:type="dcterms:W3CDTF">2024-09-02T09:25:00Z</dcterms:modified>
</cp:coreProperties>
</file>